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8FA97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KETYLL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fl.1472)</w:t>
      </w:r>
    </w:p>
    <w:p w14:paraId="7A325A1A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Colchester. Clerk.</w:t>
      </w:r>
    </w:p>
    <w:p w14:paraId="78B7A32F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</w:p>
    <w:p w14:paraId="37FC3923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</w:p>
    <w:p w14:paraId="6228BF51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1472</w:t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Whytby</w:t>
      </w:r>
      <w:proofErr w:type="spellEnd"/>
      <w:r>
        <w:rPr>
          <w:rFonts w:cs="Times New Roman"/>
          <w:szCs w:val="24"/>
          <w:lang w:val="en-GB"/>
        </w:rPr>
        <w:t xml:space="preserve">(q.v.) brought a plaint of debt against him, Peter </w:t>
      </w:r>
      <w:proofErr w:type="spellStart"/>
      <w:r>
        <w:rPr>
          <w:rFonts w:cs="Times New Roman"/>
          <w:szCs w:val="24"/>
          <w:lang w:val="en-GB"/>
        </w:rPr>
        <w:t>Crondel</w:t>
      </w:r>
      <w:proofErr w:type="spellEnd"/>
    </w:p>
    <w:p w14:paraId="50406AD4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of Colchester(q.v.) and John </w:t>
      </w:r>
      <w:proofErr w:type="spellStart"/>
      <w:r>
        <w:rPr>
          <w:rFonts w:cs="Times New Roman"/>
          <w:szCs w:val="24"/>
          <w:lang w:val="en-GB"/>
        </w:rPr>
        <w:t>Dykke</w:t>
      </w:r>
      <w:proofErr w:type="spellEnd"/>
      <w:r>
        <w:rPr>
          <w:rFonts w:cs="Times New Roman"/>
          <w:szCs w:val="24"/>
          <w:lang w:val="en-GB"/>
        </w:rPr>
        <w:t xml:space="preserve"> of Manningtree(q.v.).</w:t>
      </w:r>
    </w:p>
    <w:p w14:paraId="524F3024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</w:t>
      </w:r>
      <w:r>
        <w:t xml:space="preserve">  </w:t>
      </w:r>
      <w:hyperlink r:id="rId6" w:history="1">
        <w:r w:rsidRPr="009D63F7">
          <w:rPr>
            <w:rStyle w:val="Hyperlink"/>
          </w:rPr>
          <w:t>https://waalt.uh.edu/index.php/CP40/841</w:t>
        </w:r>
      </w:hyperlink>
      <w:r>
        <w:t xml:space="preserve"> )</w:t>
      </w:r>
    </w:p>
    <w:p w14:paraId="42F6A8D9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</w:p>
    <w:p w14:paraId="0BB86986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</w:p>
    <w:p w14:paraId="3CB4E13E" w14:textId="77777777" w:rsidR="008A32A1" w:rsidRDefault="008A32A1" w:rsidP="008A32A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January 2024</w:t>
      </w:r>
    </w:p>
    <w:p w14:paraId="37FC0B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B5299" w14:textId="77777777" w:rsidR="008A32A1" w:rsidRDefault="008A32A1" w:rsidP="009139A6">
      <w:r>
        <w:separator/>
      </w:r>
    </w:p>
  </w:endnote>
  <w:endnote w:type="continuationSeparator" w:id="0">
    <w:p w14:paraId="6383FEC6" w14:textId="77777777" w:rsidR="008A32A1" w:rsidRDefault="008A32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277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D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921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E79EA" w14:textId="77777777" w:rsidR="008A32A1" w:rsidRDefault="008A32A1" w:rsidP="009139A6">
      <w:r>
        <w:separator/>
      </w:r>
    </w:p>
  </w:footnote>
  <w:footnote w:type="continuationSeparator" w:id="0">
    <w:p w14:paraId="1EDA4E12" w14:textId="77777777" w:rsidR="008A32A1" w:rsidRDefault="008A32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1A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7A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34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2A1"/>
    <w:rsid w:val="000666E0"/>
    <w:rsid w:val="002510B7"/>
    <w:rsid w:val="005C130B"/>
    <w:rsid w:val="00826F5C"/>
    <w:rsid w:val="008A32A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E457B"/>
  <w15:chartTrackingRefBased/>
  <w15:docId w15:val="{B3A1E583-25ED-42B1-8507-6C4CC4BF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32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2024-01-24T21:23:00Z</dcterms:created>
  <dcterms:modified xsi:type="dcterms:W3CDTF">2024-01-24T21:24:00Z</dcterms:modified>
</cp:coreProperties>
</file>